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105220" w:rsidRDefault="00424A5A">
      <w:pPr>
        <w:rPr>
          <w:rFonts w:ascii="Arial" w:hAnsi="Arial" w:cs="Arial"/>
        </w:rPr>
      </w:pPr>
    </w:p>
    <w:p w:rsidR="00424A5A" w:rsidRPr="00105220" w:rsidRDefault="00424A5A">
      <w:pPr>
        <w:rPr>
          <w:rFonts w:ascii="Arial" w:hAnsi="Arial" w:cs="Arial"/>
        </w:rPr>
      </w:pPr>
    </w:p>
    <w:p w:rsidR="00424A5A" w:rsidRPr="00105220" w:rsidRDefault="00424A5A" w:rsidP="00424A5A">
      <w:pPr>
        <w:rPr>
          <w:rFonts w:ascii="Arial" w:hAnsi="Arial" w:cs="Arial"/>
        </w:rPr>
      </w:pPr>
    </w:p>
    <w:p w:rsidR="00424A5A" w:rsidRPr="00105220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105220"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105220" w:rsidRDefault="004D5812" w:rsidP="004D581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F32937">
              <w:rPr>
                <w:rFonts w:ascii="Arial" w:hAnsi="Arial" w:cs="Arial"/>
                <w:sz w:val="16"/>
                <w:szCs w:val="16"/>
              </w:rPr>
              <w:t>3001-</w:t>
            </w:r>
            <w:r>
              <w:rPr>
                <w:rFonts w:ascii="Arial" w:hAnsi="Arial" w:cs="Arial"/>
                <w:sz w:val="16"/>
                <w:szCs w:val="16"/>
              </w:rPr>
              <w:t>153</w:t>
            </w:r>
            <w:r w:rsidR="00F32937">
              <w:rPr>
                <w:rFonts w:ascii="Arial" w:hAnsi="Arial" w:cs="Arial"/>
                <w:sz w:val="16"/>
                <w:szCs w:val="16"/>
              </w:rPr>
              <w:t>/2023</w:t>
            </w:r>
          </w:p>
        </w:tc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05220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105220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105220"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105220" w:rsidRDefault="004D5812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10. 8. 2023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105220" w:rsidRDefault="004D5812" w:rsidP="000D709A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2431-23-300083</w:t>
            </w:r>
          </w:p>
        </w:tc>
      </w:tr>
    </w:tbl>
    <w:p w:rsidR="00556816" w:rsidRPr="00105220" w:rsidRDefault="00556816">
      <w:pPr>
        <w:rPr>
          <w:rFonts w:ascii="Arial" w:hAnsi="Arial" w:cs="Arial"/>
          <w:sz w:val="22"/>
        </w:rPr>
      </w:pPr>
    </w:p>
    <w:p w:rsidR="00424A5A" w:rsidRPr="00105220" w:rsidRDefault="00424A5A">
      <w:pPr>
        <w:rPr>
          <w:rFonts w:ascii="Arial" w:hAnsi="Arial" w:cs="Arial"/>
          <w:sz w:val="22"/>
        </w:rPr>
      </w:pPr>
    </w:p>
    <w:p w:rsidR="00E813F4" w:rsidRPr="00105220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105220">
        <w:rPr>
          <w:rFonts w:ascii="Arial" w:hAnsi="Arial" w:cs="Arial"/>
          <w:b/>
          <w:spacing w:val="20"/>
          <w:szCs w:val="20"/>
        </w:rPr>
        <w:t>SPREMEMBA</w:t>
      </w:r>
      <w:r w:rsidR="00E813F4" w:rsidRPr="00105220">
        <w:rPr>
          <w:rFonts w:ascii="Arial" w:hAnsi="Arial" w:cs="Arial"/>
          <w:b/>
          <w:spacing w:val="20"/>
          <w:szCs w:val="20"/>
        </w:rPr>
        <w:t xml:space="preserve"> RAZPISNE DOKUMENTACIJE </w:t>
      </w:r>
    </w:p>
    <w:p w:rsidR="00E813F4" w:rsidRPr="00105220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105220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:rsidR="00E813F4" w:rsidRPr="00105220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D5812" w:rsidRPr="00105220" w:rsidTr="004D5812">
        <w:tc>
          <w:tcPr>
            <w:tcW w:w="9288" w:type="dxa"/>
          </w:tcPr>
          <w:p w:rsidR="004D5812" w:rsidRDefault="004D5812" w:rsidP="003B3A5A">
            <w:pPr>
              <w:pStyle w:val="Konnaopomba-besedilo"/>
              <w:jc w:val="center"/>
              <w:rPr>
                <w:rFonts w:ascii="Arial" w:hAnsi="Arial" w:cs="Arial"/>
                <w:b/>
              </w:rPr>
            </w:pPr>
          </w:p>
          <w:p w:rsidR="004D5812" w:rsidRPr="00105220" w:rsidRDefault="004D5812" w:rsidP="003B3A5A">
            <w:pPr>
              <w:pStyle w:val="Konnaopomba-besedilo"/>
              <w:jc w:val="center"/>
              <w:rPr>
                <w:rFonts w:ascii="Arial" w:hAnsi="Arial" w:cs="Arial"/>
                <w:b/>
              </w:rPr>
            </w:pPr>
            <w:r w:rsidRPr="004D5812">
              <w:rPr>
                <w:rFonts w:ascii="Arial" w:hAnsi="Arial" w:cs="Arial"/>
                <w:b/>
              </w:rPr>
              <w:t>Nadgradnja železniške postaje Nova Gorica</w:t>
            </w:r>
          </w:p>
        </w:tc>
      </w:tr>
    </w:tbl>
    <w:p w:rsidR="000D709A" w:rsidRDefault="000D709A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105220">
        <w:rPr>
          <w:rFonts w:ascii="Arial" w:eastAsia="Arial" w:hAnsi="Arial" w:cs="Arial"/>
          <w:color w:val="000000"/>
          <w:sz w:val="20"/>
          <w:szCs w:val="22"/>
        </w:rPr>
        <w:t xml:space="preserve">Obvestilo o spremembi razpisne dokumentacije je objavljeno na "Portalu javnih naročil". </w:t>
      </w: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105220">
        <w:rPr>
          <w:rFonts w:ascii="Arial" w:eastAsia="Arial" w:hAnsi="Arial" w:cs="Arial"/>
          <w:color w:val="000000"/>
          <w:sz w:val="20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105220" w:rsidTr="002138E6">
        <w:trPr>
          <w:trHeight w:val="835"/>
        </w:trPr>
        <w:tc>
          <w:tcPr>
            <w:tcW w:w="9287" w:type="dxa"/>
          </w:tcPr>
          <w:p w:rsidR="00105220" w:rsidRPr="00AE36BA" w:rsidRDefault="00105220" w:rsidP="00105220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6D612D" w:rsidRDefault="006D612D" w:rsidP="006D612D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Navodila za pripravo ponudbe</w:t>
            </w:r>
          </w:p>
          <w:p w:rsidR="007F7EC7" w:rsidRDefault="007F7EC7" w:rsidP="007F7EC7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7F7EC7" w:rsidRPr="006D612D" w:rsidRDefault="007F7EC7" w:rsidP="007F7EC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612D">
              <w:rPr>
                <w:rFonts w:ascii="Arial" w:eastAsia="Calibri" w:hAnsi="Arial" w:cs="Arial"/>
                <w:sz w:val="20"/>
                <w:szCs w:val="20"/>
              </w:rPr>
              <w:t xml:space="preserve">V točki 1. Osnovni podatki o naročilu se </w:t>
            </w:r>
            <w:r>
              <w:rPr>
                <w:rFonts w:ascii="Arial" w:eastAsia="Calibri" w:hAnsi="Arial" w:cs="Arial"/>
                <w:sz w:val="20"/>
                <w:szCs w:val="20"/>
              </w:rPr>
              <w:t>spremeni tabela z roki</w:t>
            </w:r>
            <w:r w:rsidRPr="006D612D">
              <w:rPr>
                <w:rFonts w:ascii="Arial" w:eastAsia="Calibri" w:hAnsi="Arial" w:cs="Arial"/>
                <w:sz w:val="20"/>
                <w:szCs w:val="20"/>
              </w:rPr>
              <w:t>, tako da se glasi:</w:t>
            </w:r>
          </w:p>
          <w:p w:rsidR="007F7EC7" w:rsidRDefault="007F7EC7" w:rsidP="007F7EC7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tbl>
            <w:tblPr>
              <w:tblW w:w="7008" w:type="dxa"/>
              <w:tblInd w:w="75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2"/>
              <w:gridCol w:w="2396"/>
            </w:tblGrid>
            <w:tr w:rsidR="004D5812" w:rsidRPr="006D612D" w:rsidTr="004D5812">
              <w:trPr>
                <w:cantSplit/>
                <w:trHeight w:val="492"/>
              </w:trPr>
              <w:tc>
                <w:tcPr>
                  <w:tcW w:w="4612" w:type="dxa"/>
                  <w:vAlign w:val="center"/>
                </w:tcPr>
                <w:p w:rsidR="004D5812" w:rsidRPr="00193165" w:rsidRDefault="004D5812" w:rsidP="007F7EC7">
                  <w:pPr>
                    <w:pStyle w:val="Brezrazmikov"/>
                    <w:jc w:val="right"/>
                    <w:rPr>
                      <w:sz w:val="20"/>
                    </w:rPr>
                  </w:pPr>
                  <w:r w:rsidRPr="00193165">
                    <w:rPr>
                      <w:sz w:val="20"/>
                    </w:rPr>
                    <w:t>Rok za postavitev vprašanj:</w:t>
                  </w:r>
                </w:p>
                <w:p w:rsidR="004D5812" w:rsidRPr="00193165" w:rsidRDefault="004D5812" w:rsidP="007F7EC7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193165">
                    <w:rPr>
                      <w:sz w:val="20"/>
                    </w:rPr>
                    <w:t>(datum, ura, e-naslov)</w:t>
                  </w:r>
                </w:p>
              </w:tc>
              <w:tc>
                <w:tcPr>
                  <w:tcW w:w="2396" w:type="dxa"/>
                  <w:tcBorders>
                    <w:top w:val="single" w:sz="2" w:space="0" w:color="auto"/>
                  </w:tcBorders>
                  <w:shd w:val="clear" w:color="auto" w:fill="auto"/>
                  <w:vAlign w:val="center"/>
                </w:tcPr>
                <w:p w:rsidR="004D5812" w:rsidRPr="00050C84" w:rsidRDefault="004D5812" w:rsidP="00050C84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21. 8</w:t>
                  </w:r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 2023</w:t>
                  </w:r>
                  <w:proofErr w:type="gramEnd"/>
                </w:p>
              </w:tc>
            </w:tr>
            <w:tr w:rsidR="004D5812" w:rsidRPr="006D612D" w:rsidTr="004D5812">
              <w:trPr>
                <w:cantSplit/>
                <w:trHeight w:val="984"/>
              </w:trPr>
              <w:tc>
                <w:tcPr>
                  <w:tcW w:w="461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D5812" w:rsidRPr="007F7EC7" w:rsidRDefault="004D5812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7F7EC7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Rok za pripravo in objavo odgovorov na vprašanja</w:t>
                  </w:r>
                </w:p>
                <w:p w:rsidR="004D5812" w:rsidRPr="006D612D" w:rsidRDefault="004D5812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7F7EC7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(datum, ura, e-naslov)</w:t>
                  </w:r>
                </w:p>
              </w:tc>
              <w:tc>
                <w:tcPr>
                  <w:tcW w:w="239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4D5812" w:rsidRPr="00050C84" w:rsidRDefault="004D5812" w:rsidP="004D5812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 xml:space="preserve">24.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8</w:t>
                  </w:r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 2023</w:t>
                  </w:r>
                  <w:proofErr w:type="gramEnd"/>
                </w:p>
              </w:tc>
            </w:tr>
            <w:tr w:rsidR="004D5812" w:rsidRPr="006D612D" w:rsidTr="004D5812">
              <w:trPr>
                <w:cantSplit/>
                <w:trHeight w:val="605"/>
              </w:trPr>
              <w:tc>
                <w:tcPr>
                  <w:tcW w:w="461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4D5812" w:rsidRPr="006D612D" w:rsidRDefault="004D5812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 xml:space="preserve">Rok za oddajo ponudb </w:t>
                  </w: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br/>
                    <w:t>(datum, ura, e-naslov):</w:t>
                  </w:r>
                </w:p>
              </w:tc>
              <w:tc>
                <w:tcPr>
                  <w:tcW w:w="239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4D5812" w:rsidRPr="00050C84" w:rsidRDefault="004D5812" w:rsidP="004D5812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0</w:t>
                  </w:r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8</w:t>
                  </w:r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 2023</w:t>
                  </w:r>
                  <w:proofErr w:type="gramEnd"/>
                </w:p>
              </w:tc>
            </w:tr>
            <w:tr w:rsidR="004D5812" w:rsidRPr="006D612D" w:rsidTr="004D5812">
              <w:trPr>
                <w:cantSplit/>
                <w:trHeight w:val="630"/>
              </w:trPr>
              <w:tc>
                <w:tcPr>
                  <w:tcW w:w="461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4D5812" w:rsidRPr="006D612D" w:rsidRDefault="004D5812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 xml:space="preserve">Odpiranje ponudb </w:t>
                  </w: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br/>
                    <w:t>(datum, ura, e-naslov):</w:t>
                  </w:r>
                </w:p>
              </w:tc>
              <w:tc>
                <w:tcPr>
                  <w:tcW w:w="239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4D5812" w:rsidRPr="00050C84" w:rsidRDefault="004D5812" w:rsidP="004D5812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3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0</w:t>
                  </w:r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8</w:t>
                  </w:r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 2023</w:t>
                  </w:r>
                  <w:proofErr w:type="gramEnd"/>
                </w:p>
              </w:tc>
            </w:tr>
          </w:tbl>
          <w:p w:rsidR="006D612D" w:rsidRPr="00AE36BA" w:rsidRDefault="006D612D" w:rsidP="006D612D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9D38A0" w:rsidRPr="00CA1154" w:rsidRDefault="009D38A0" w:rsidP="00CA1154">
            <w:pPr>
              <w:pStyle w:val="Telobesedila2"/>
              <w:tabs>
                <w:tab w:val="left" w:pos="2268"/>
              </w:tabs>
              <w:spacing w:after="120"/>
              <w:ind w:left="2268"/>
              <w:rPr>
                <w:rFonts w:cs="Arial"/>
                <w:i/>
              </w:rPr>
            </w:pPr>
          </w:p>
        </w:tc>
      </w:tr>
    </w:tbl>
    <w:p w:rsidR="009D38A0" w:rsidRPr="0010522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10522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105220">
        <w:rPr>
          <w:rFonts w:ascii="Arial" w:eastAsia="Arial" w:hAnsi="Arial" w:cs="Arial"/>
          <w:color w:val="000000"/>
          <w:sz w:val="20"/>
          <w:szCs w:val="20"/>
        </w:rPr>
        <w:t xml:space="preserve">Spremembe so sestavni del razpisne dokumentacije in jih je </w:t>
      </w:r>
      <w:proofErr w:type="gramStart"/>
      <w:r w:rsidRPr="00105220">
        <w:rPr>
          <w:rFonts w:ascii="Arial" w:eastAsia="Arial" w:hAnsi="Arial" w:cs="Arial"/>
          <w:color w:val="000000"/>
          <w:sz w:val="20"/>
          <w:szCs w:val="20"/>
        </w:rPr>
        <w:t>potrebno</w:t>
      </w:r>
      <w:proofErr w:type="gramEnd"/>
      <w:r w:rsidRPr="00105220">
        <w:rPr>
          <w:rFonts w:ascii="Arial" w:eastAsia="Arial" w:hAnsi="Arial" w:cs="Arial"/>
          <w:color w:val="000000"/>
          <w:sz w:val="20"/>
          <w:szCs w:val="20"/>
        </w:rPr>
        <w:t xml:space="preserve"> upoštevati pri pripravi ponudbe.</w:t>
      </w:r>
    </w:p>
    <w:p w:rsidR="001807AD" w:rsidRDefault="001807A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D612D" w:rsidRDefault="006D612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D612D" w:rsidRPr="00105220" w:rsidRDefault="006D612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6D612D" w:rsidRPr="00105220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5EC" w:rsidRDefault="005B45EC">
      <w:r>
        <w:separator/>
      </w:r>
    </w:p>
  </w:endnote>
  <w:endnote w:type="continuationSeparator" w:id="0">
    <w:p w:rsidR="005B45EC" w:rsidRDefault="005B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3A1373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3A1373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5EC" w:rsidRDefault="005B45EC">
      <w:r>
        <w:separator/>
      </w:r>
    </w:p>
  </w:footnote>
  <w:footnote w:type="continuationSeparator" w:id="0">
    <w:p w:rsidR="005B45EC" w:rsidRDefault="005B4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CB"/>
    <w:multiLevelType w:val="hybridMultilevel"/>
    <w:tmpl w:val="44BC4A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206C8"/>
    <w:multiLevelType w:val="hybridMultilevel"/>
    <w:tmpl w:val="7F00B61C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4411121B"/>
    <w:multiLevelType w:val="hybridMultilevel"/>
    <w:tmpl w:val="242E3E8C"/>
    <w:lvl w:ilvl="0" w:tplc="19F890A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5DF3F7F"/>
    <w:multiLevelType w:val="hybridMultilevel"/>
    <w:tmpl w:val="D624A824"/>
    <w:lvl w:ilvl="0" w:tplc="98DE0CD6">
      <w:start w:val="120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7A6865"/>
    <w:multiLevelType w:val="hybridMultilevel"/>
    <w:tmpl w:val="504AAD6C"/>
    <w:lvl w:ilvl="0" w:tplc="B7E8C5B8">
      <w:start w:val="1"/>
      <w:numFmt w:val="bullet"/>
      <w:lvlText w:val="-"/>
      <w:lvlJc w:val="left"/>
      <w:pPr>
        <w:ind w:left="2988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1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E1063"/>
    <w:multiLevelType w:val="hybridMultilevel"/>
    <w:tmpl w:val="C3AC32BE"/>
    <w:lvl w:ilvl="0" w:tplc="C0646C2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71772EC6"/>
    <w:multiLevelType w:val="hybridMultilevel"/>
    <w:tmpl w:val="819CE6D4"/>
    <w:lvl w:ilvl="0" w:tplc="9F564E9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</w:num>
  <w:num w:numId="3">
    <w:abstractNumId w:val="25"/>
  </w:num>
  <w:num w:numId="4">
    <w:abstractNumId w:val="8"/>
  </w:num>
  <w:num w:numId="5">
    <w:abstractNumId w:val="17"/>
  </w:num>
  <w:num w:numId="6">
    <w:abstractNumId w:val="23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13"/>
  </w:num>
  <w:num w:numId="16">
    <w:abstractNumId w:val="5"/>
  </w:num>
  <w:num w:numId="17">
    <w:abstractNumId w:val="11"/>
  </w:num>
  <w:num w:numId="18">
    <w:abstractNumId w:val="21"/>
  </w:num>
  <w:num w:numId="19">
    <w:abstractNumId w:val="9"/>
  </w:num>
  <w:num w:numId="20">
    <w:abstractNumId w:val="2"/>
  </w:num>
  <w:num w:numId="21">
    <w:abstractNumId w:val="18"/>
  </w:num>
  <w:num w:numId="22">
    <w:abstractNumId w:val="19"/>
  </w:num>
  <w:num w:numId="23">
    <w:abstractNumId w:val="9"/>
  </w:num>
  <w:num w:numId="24">
    <w:abstractNumId w:val="0"/>
  </w:num>
  <w:num w:numId="25">
    <w:abstractNumId w:val="22"/>
  </w:num>
  <w:num w:numId="26">
    <w:abstractNumId w:val="2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50C84"/>
    <w:rsid w:val="0005793C"/>
    <w:rsid w:val="000646A9"/>
    <w:rsid w:val="000A2426"/>
    <w:rsid w:val="000D26D8"/>
    <w:rsid w:val="000D709A"/>
    <w:rsid w:val="000F3E30"/>
    <w:rsid w:val="00105220"/>
    <w:rsid w:val="00153A8C"/>
    <w:rsid w:val="001807AD"/>
    <w:rsid w:val="001836BB"/>
    <w:rsid w:val="001F77C4"/>
    <w:rsid w:val="00216549"/>
    <w:rsid w:val="002507C2"/>
    <w:rsid w:val="00290551"/>
    <w:rsid w:val="002D7952"/>
    <w:rsid w:val="003133A6"/>
    <w:rsid w:val="0034226D"/>
    <w:rsid w:val="003560E2"/>
    <w:rsid w:val="003579C0"/>
    <w:rsid w:val="0039557D"/>
    <w:rsid w:val="003A1373"/>
    <w:rsid w:val="003B3A5A"/>
    <w:rsid w:val="00424A5A"/>
    <w:rsid w:val="0044323F"/>
    <w:rsid w:val="004B34B5"/>
    <w:rsid w:val="004D2D64"/>
    <w:rsid w:val="004D5812"/>
    <w:rsid w:val="004F464F"/>
    <w:rsid w:val="00534491"/>
    <w:rsid w:val="0054527A"/>
    <w:rsid w:val="00556816"/>
    <w:rsid w:val="0059421A"/>
    <w:rsid w:val="005B45EC"/>
    <w:rsid w:val="00623DE4"/>
    <w:rsid w:val="00634B0D"/>
    <w:rsid w:val="00637BE6"/>
    <w:rsid w:val="0064412D"/>
    <w:rsid w:val="00660A7C"/>
    <w:rsid w:val="006A3D4E"/>
    <w:rsid w:val="006D612D"/>
    <w:rsid w:val="00793AEA"/>
    <w:rsid w:val="007D270A"/>
    <w:rsid w:val="007F559A"/>
    <w:rsid w:val="007F7EC7"/>
    <w:rsid w:val="008044BF"/>
    <w:rsid w:val="008B0B1D"/>
    <w:rsid w:val="00930CA3"/>
    <w:rsid w:val="00933585"/>
    <w:rsid w:val="00980BEF"/>
    <w:rsid w:val="009B1FD9"/>
    <w:rsid w:val="009C18E8"/>
    <w:rsid w:val="009D38A0"/>
    <w:rsid w:val="00A05C73"/>
    <w:rsid w:val="00A17575"/>
    <w:rsid w:val="00A36130"/>
    <w:rsid w:val="00AD3747"/>
    <w:rsid w:val="00AE36BA"/>
    <w:rsid w:val="00B0459A"/>
    <w:rsid w:val="00B84586"/>
    <w:rsid w:val="00C5343C"/>
    <w:rsid w:val="00CA1154"/>
    <w:rsid w:val="00CB2120"/>
    <w:rsid w:val="00CD34B1"/>
    <w:rsid w:val="00D63C34"/>
    <w:rsid w:val="00D84AAD"/>
    <w:rsid w:val="00DB7CDA"/>
    <w:rsid w:val="00E11A6A"/>
    <w:rsid w:val="00E51016"/>
    <w:rsid w:val="00E66D5B"/>
    <w:rsid w:val="00E813F4"/>
    <w:rsid w:val="00EA1375"/>
    <w:rsid w:val="00F30F27"/>
    <w:rsid w:val="00F32937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014A24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B0B1D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05220"/>
    <w:rPr>
      <w:sz w:val="24"/>
      <w:szCs w:val="24"/>
      <w:lang w:eastAsia="en-US"/>
    </w:rPr>
  </w:style>
  <w:style w:type="character" w:customStyle="1" w:styleId="Telobesedila2Znak">
    <w:name w:val="Telo besedila 2 Znak"/>
    <w:link w:val="Telobesedila2"/>
    <w:rsid w:val="00A36130"/>
    <w:rPr>
      <w:rFonts w:ascii="Arial" w:hAnsi="Arial"/>
      <w:szCs w:val="24"/>
      <w:lang w:eastAsia="en-US"/>
    </w:rPr>
  </w:style>
  <w:style w:type="paragraph" w:styleId="Brezrazmikov">
    <w:name w:val="No Spacing"/>
    <w:uiPriority w:val="1"/>
    <w:qFormat/>
    <w:rsid w:val="007F7EC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Simona Sever</cp:lastModifiedBy>
  <cp:revision>2</cp:revision>
  <cp:lastPrinted>2008-09-04T08:55:00Z</cp:lastPrinted>
  <dcterms:created xsi:type="dcterms:W3CDTF">2023-08-10T13:08:00Z</dcterms:created>
  <dcterms:modified xsi:type="dcterms:W3CDTF">2023-08-10T13:08:00Z</dcterms:modified>
</cp:coreProperties>
</file>